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BE" w:rsidRDefault="006F2EBE" w:rsidP="00BB26E0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6F2EBE" w:rsidRPr="00C34006" w:rsidRDefault="006F2EBE" w:rsidP="00316EE9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lang w:eastAsia="ar-SA"/>
        </w:rPr>
      </w:pPr>
      <w:r w:rsidRPr="00C34006">
        <w:rPr>
          <w:rFonts w:ascii="Times New Roman" w:hAnsi="Times New Roman" w:cs="Times New Roman"/>
          <w:b/>
          <w:bCs/>
          <w:i/>
          <w:iCs/>
          <w:lang w:eastAsia="ar-SA"/>
        </w:rPr>
        <w:t>Приложение № 2</w:t>
      </w:r>
    </w:p>
    <w:p w:rsidR="006F2EBE" w:rsidRDefault="006F2EBE" w:rsidP="00B47C3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FF28BF">
        <w:rPr>
          <w:rFonts w:ascii="Times New Roman" w:hAnsi="Times New Roman" w:cs="Times New Roman"/>
          <w:b/>
          <w:bCs/>
          <w:lang w:eastAsia="ar-SA"/>
        </w:rPr>
        <w:t>ДЕКЛАРАЦИЯ</w:t>
      </w:r>
    </w:p>
    <w:p w:rsidR="006F2EBE" w:rsidRPr="00FF28BF" w:rsidRDefault="006F2EBE" w:rsidP="00B47C3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</w:p>
    <w:p w:rsidR="006F2EBE" w:rsidRPr="00FF28BF" w:rsidRDefault="006F2EBE" w:rsidP="00B47C3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FF28BF">
        <w:rPr>
          <w:rFonts w:ascii="Times New Roman" w:hAnsi="Times New Roman" w:cs="Times New Roman"/>
          <w:b/>
          <w:bCs/>
          <w:lang w:eastAsia="ar-SA"/>
        </w:rPr>
        <w:t xml:space="preserve">за обстоятелства във връзка с изискванията към участниците в конкурс за избор на външни експерти - оценители на проектни предложения </w:t>
      </w:r>
    </w:p>
    <w:p w:rsidR="006F2EBE" w:rsidRPr="00FF28BF" w:rsidRDefault="006F2EBE" w:rsidP="00B47C3E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lang w:eastAsia="ar-SA"/>
        </w:rPr>
      </w:pPr>
      <w:r w:rsidRPr="00FF28BF">
        <w:rPr>
          <w:rFonts w:ascii="Times New Roman" w:hAnsi="Times New Roman" w:cs="Times New Roman"/>
          <w:b/>
          <w:bCs/>
          <w:lang w:eastAsia="ar-SA"/>
        </w:rPr>
        <w:t xml:space="preserve">по мерки от СВОМР на МИГ „Струма – Симитли, Кресна и Струмян” </w:t>
      </w:r>
    </w:p>
    <w:p w:rsidR="006F2EBE" w:rsidRPr="00B47C3E" w:rsidRDefault="006F2EBE" w:rsidP="004816DA">
      <w:pPr>
        <w:suppressAutoHyphens/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6F2EBE" w:rsidRPr="00C34006" w:rsidRDefault="006F2EBE" w:rsidP="004816DA">
      <w:pPr>
        <w:suppressAutoHyphens/>
        <w:spacing w:after="0"/>
        <w:ind w:firstLine="708"/>
        <w:jc w:val="both"/>
        <w:rPr>
          <w:rFonts w:ascii="All Times New Roman" w:hAnsi="All Times New Roman" w:cs="All Times New Roman"/>
          <w:lang w:eastAsia="bg-BG"/>
        </w:rPr>
      </w:pPr>
      <w:r w:rsidRPr="00C34006">
        <w:rPr>
          <w:rFonts w:ascii="All Times New Roman" w:hAnsi="All Times New Roman" w:cs="All Times New Roman"/>
          <w:lang w:eastAsia="bg-BG"/>
        </w:rPr>
        <w:t>Аз, долуподписаният/ата,……………….......………..………………………</w:t>
      </w:r>
      <w:r w:rsidRPr="00C34006">
        <w:rPr>
          <w:rFonts w:ascii="Times New Roman" w:hAnsi="Times New Roman" w:cs="Times New Roman"/>
          <w:caps/>
          <w:lang w:eastAsia="ar-SA"/>
        </w:rPr>
        <w:t>........................</w:t>
      </w:r>
      <w:r>
        <w:rPr>
          <w:rFonts w:ascii="Times New Roman" w:hAnsi="Times New Roman" w:cs="Times New Roman"/>
          <w:caps/>
          <w:lang w:eastAsia="ar-SA"/>
        </w:rPr>
        <w:t>.............</w:t>
      </w:r>
      <w:r w:rsidRPr="00C34006">
        <w:rPr>
          <w:rFonts w:ascii="Times New Roman" w:hAnsi="Times New Roman" w:cs="Times New Roman"/>
          <w:caps/>
          <w:lang w:eastAsia="ar-SA"/>
        </w:rPr>
        <w:t xml:space="preserve">., </w:t>
      </w:r>
    </w:p>
    <w:p w:rsidR="006F2EBE" w:rsidRPr="00C34006" w:rsidRDefault="006F2EBE" w:rsidP="004816DA">
      <w:pPr>
        <w:tabs>
          <w:tab w:val="left" w:pos="-2127"/>
          <w:tab w:val="left" w:pos="-1985"/>
        </w:tabs>
        <w:suppressAutoHyphens/>
        <w:spacing w:after="0"/>
        <w:jc w:val="center"/>
        <w:rPr>
          <w:rFonts w:ascii="Times New Roman" w:hAnsi="Times New Roman" w:cs="Times New Roman"/>
          <w:i/>
          <w:iCs/>
          <w:caps/>
          <w:sz w:val="16"/>
          <w:szCs w:val="16"/>
          <w:lang w:eastAsia="ar-SA"/>
        </w:rPr>
      </w:pPr>
      <w:r w:rsidRPr="00C34006">
        <w:rPr>
          <w:rFonts w:ascii="Times New Roman" w:hAnsi="Times New Roman" w:cs="Times New Roman"/>
          <w:i/>
          <w:iCs/>
          <w:caps/>
          <w:sz w:val="16"/>
          <w:szCs w:val="16"/>
          <w:lang w:eastAsia="ar-SA"/>
        </w:rPr>
        <w:t>(</w:t>
      </w:r>
      <w:r w:rsidRPr="00C34006">
        <w:rPr>
          <w:rFonts w:ascii="Times New Roman" w:hAnsi="Times New Roman" w:cs="Times New Roman"/>
          <w:i/>
          <w:iCs/>
          <w:sz w:val="16"/>
          <w:szCs w:val="16"/>
          <w:lang w:eastAsia="ar-SA"/>
        </w:rPr>
        <w:t>име, презиме и фамилия</w:t>
      </w:r>
      <w:r w:rsidRPr="00C34006">
        <w:rPr>
          <w:rFonts w:ascii="Times New Roman" w:hAnsi="Times New Roman" w:cs="Times New Roman"/>
          <w:i/>
          <w:iCs/>
          <w:caps/>
          <w:sz w:val="16"/>
          <w:szCs w:val="16"/>
          <w:lang w:eastAsia="ar-SA"/>
        </w:rPr>
        <w:t>)</w:t>
      </w:r>
    </w:p>
    <w:p w:rsidR="006F2EBE" w:rsidRPr="00C34006" w:rsidRDefault="006F2EBE" w:rsidP="004816DA">
      <w:pPr>
        <w:tabs>
          <w:tab w:val="left" w:pos="-2127"/>
          <w:tab w:val="left" w:pos="-1985"/>
        </w:tabs>
        <w:suppressAutoHyphens/>
        <w:spacing w:after="0"/>
        <w:jc w:val="both"/>
        <w:rPr>
          <w:rFonts w:ascii="Times New Roman" w:hAnsi="Times New Roman" w:cs="Times New Roman"/>
          <w:lang w:eastAsia="ar-SA"/>
        </w:rPr>
      </w:pPr>
      <w:r w:rsidRPr="00C34006">
        <w:rPr>
          <w:rFonts w:ascii="Times New Roman" w:hAnsi="Times New Roman" w:cs="Times New Roman"/>
          <w:caps/>
          <w:lang w:eastAsia="ar-SA"/>
        </w:rPr>
        <w:t xml:space="preserve">ЕГН:...................................................., </w:t>
      </w:r>
      <w:r w:rsidRPr="00C34006">
        <w:rPr>
          <w:rFonts w:ascii="Times New Roman" w:hAnsi="Times New Roman" w:cs="Times New Roman"/>
          <w:lang w:eastAsia="ar-SA"/>
        </w:rPr>
        <w:t xml:space="preserve">в качеството си на </w:t>
      </w:r>
      <w:r>
        <w:rPr>
          <w:rFonts w:ascii="Times New Roman" w:hAnsi="Times New Roman" w:cs="Times New Roman"/>
          <w:lang w:eastAsia="ar-SA"/>
        </w:rPr>
        <w:t xml:space="preserve">физическо лице, </w:t>
      </w:r>
      <w:r w:rsidRPr="00C34006">
        <w:rPr>
          <w:rFonts w:ascii="Times New Roman" w:hAnsi="Times New Roman" w:cs="Times New Roman"/>
          <w:lang w:eastAsia="ar-SA"/>
        </w:rPr>
        <w:t>кандидат в конкурс за избор на външни експерти - оценители на проектни предложения по мерки от СВОМР на МИГ – Струма,</w:t>
      </w:r>
    </w:p>
    <w:p w:rsidR="006F2EBE" w:rsidRPr="00C34006" w:rsidRDefault="006F2EBE" w:rsidP="004816DA">
      <w:pPr>
        <w:suppressAutoHyphens/>
        <w:spacing w:after="0"/>
        <w:jc w:val="both"/>
        <w:rPr>
          <w:rFonts w:ascii="Times New Roman" w:hAnsi="Times New Roman" w:cs="Times New Roman"/>
          <w:lang w:eastAsia="ar-SA"/>
        </w:rPr>
      </w:pPr>
    </w:p>
    <w:p w:rsidR="006F2EBE" w:rsidRPr="00C34006" w:rsidRDefault="006F2EBE" w:rsidP="004816DA">
      <w:pPr>
        <w:suppressAutoHyphens/>
        <w:spacing w:after="0"/>
        <w:jc w:val="center"/>
        <w:rPr>
          <w:rFonts w:ascii="Times New Roman" w:hAnsi="Times New Roman" w:cs="Times New Roman"/>
          <w:b/>
          <w:bCs/>
          <w:lang w:eastAsia="ar-SA"/>
        </w:rPr>
      </w:pPr>
      <w:r w:rsidRPr="00C34006">
        <w:rPr>
          <w:rFonts w:ascii="Times New Roman" w:hAnsi="Times New Roman" w:cs="Times New Roman"/>
          <w:b/>
          <w:bCs/>
          <w:lang w:eastAsia="ar-SA"/>
        </w:rPr>
        <w:t>ДЕКЛАРИРАМ, ЧЕ:</w:t>
      </w:r>
    </w:p>
    <w:p w:rsidR="006F2EBE" w:rsidRPr="00C34006" w:rsidRDefault="006F2EBE" w:rsidP="004816DA">
      <w:pPr>
        <w:pStyle w:val="ListParagraph"/>
        <w:tabs>
          <w:tab w:val="left" w:pos="0"/>
          <w:tab w:val="left" w:pos="709"/>
          <w:tab w:val="left" w:pos="851"/>
          <w:tab w:val="left" w:pos="993"/>
        </w:tabs>
        <w:spacing w:after="0" w:line="276" w:lineRule="auto"/>
        <w:ind w:left="717"/>
        <w:jc w:val="both"/>
        <w:rPr>
          <w:rFonts w:ascii="Times New Roman" w:hAnsi="Times New Roman" w:cs="Times New Roman"/>
          <w:lang w:eastAsia="ar-SA"/>
        </w:rPr>
      </w:pPr>
    </w:p>
    <w:p w:rsidR="006F2EBE" w:rsidRPr="00C34006" w:rsidRDefault="006F2EBE" w:rsidP="004816DA">
      <w:pPr>
        <w:pStyle w:val="ListParagraph"/>
        <w:widowControl w:val="0"/>
        <w:numPr>
          <w:ilvl w:val="0"/>
          <w:numId w:val="5"/>
        </w:numPr>
        <w:tabs>
          <w:tab w:val="left" w:pos="720"/>
          <w:tab w:val="left" w:pos="2268"/>
        </w:tabs>
        <w:autoSpaceDE w:val="0"/>
        <w:autoSpaceDN w:val="0"/>
        <w:spacing w:after="120" w:line="276" w:lineRule="auto"/>
        <w:ind w:right="12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</w:rPr>
        <w:t>Не съм осъждан/а за умишлено престъпление от общ характер или за престъпление по служба с влязла в сила присъда, или за измама, корупция, участие в престъпна организация или друга незаконна дейност, накърняваща финансовите интереси на страната и общността/ Осъждан/а съм, но съм</w:t>
      </w:r>
      <w:r w:rsidRPr="00C34006">
        <w:rPr>
          <w:rFonts w:ascii="Times New Roman" w:hAnsi="Times New Roman" w:cs="Times New Roman"/>
          <w:spacing w:val="-3"/>
        </w:rPr>
        <w:t xml:space="preserve"> </w:t>
      </w:r>
      <w:r w:rsidRPr="00C34006">
        <w:rPr>
          <w:rFonts w:ascii="Times New Roman" w:hAnsi="Times New Roman" w:cs="Times New Roman"/>
        </w:rPr>
        <w:t>реабилитиран/а (оставете само вярното);</w:t>
      </w:r>
    </w:p>
    <w:p w:rsidR="006F2EBE" w:rsidRPr="00C34006" w:rsidRDefault="006F2EBE" w:rsidP="004816DA">
      <w:pPr>
        <w:pStyle w:val="ListParagraph"/>
        <w:widowControl w:val="0"/>
        <w:numPr>
          <w:ilvl w:val="0"/>
          <w:numId w:val="5"/>
        </w:numPr>
        <w:tabs>
          <w:tab w:val="left" w:pos="720"/>
          <w:tab w:val="left" w:pos="2268"/>
        </w:tabs>
        <w:autoSpaceDE w:val="0"/>
        <w:autoSpaceDN w:val="0"/>
        <w:spacing w:after="120" w:line="276" w:lineRule="auto"/>
        <w:ind w:right="12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</w:rPr>
        <w:t>Не съм лишен/а от правото да упражнявам професия или дейност, която се отнася до областта на професионалната ми компетентност, посочена в заявлението;</w:t>
      </w:r>
    </w:p>
    <w:p w:rsidR="006F2EBE" w:rsidRPr="00C34006" w:rsidRDefault="006F2EBE" w:rsidP="004816DA">
      <w:pPr>
        <w:pStyle w:val="ListParagraph"/>
        <w:widowControl w:val="0"/>
        <w:numPr>
          <w:ilvl w:val="0"/>
          <w:numId w:val="5"/>
        </w:numPr>
        <w:tabs>
          <w:tab w:val="left" w:pos="720"/>
          <w:tab w:val="left" w:pos="2268"/>
        </w:tabs>
        <w:autoSpaceDE w:val="0"/>
        <w:autoSpaceDN w:val="0"/>
        <w:spacing w:after="120" w:line="276" w:lineRule="auto"/>
        <w:ind w:right="12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</w:rPr>
        <w:t>Не съм поставен/а под запрещение;</w:t>
      </w:r>
    </w:p>
    <w:p w:rsidR="006F2EBE" w:rsidRPr="00C34006" w:rsidRDefault="006F2EBE" w:rsidP="004816DA">
      <w:pPr>
        <w:pStyle w:val="ListParagraph"/>
        <w:widowControl w:val="0"/>
        <w:numPr>
          <w:ilvl w:val="0"/>
          <w:numId w:val="5"/>
        </w:numPr>
        <w:tabs>
          <w:tab w:val="left" w:pos="720"/>
          <w:tab w:val="left" w:pos="2268"/>
        </w:tabs>
        <w:autoSpaceDE w:val="0"/>
        <w:autoSpaceDN w:val="0"/>
        <w:spacing w:after="120" w:line="276" w:lineRule="auto"/>
        <w:ind w:right="12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</w:rPr>
        <w:t>Не съм участвал/а в комисия за избор на стратегии по ПРСР 2014-2020 г.;</w:t>
      </w:r>
    </w:p>
    <w:p w:rsidR="006F2EBE" w:rsidRPr="00C34006" w:rsidRDefault="006F2EBE" w:rsidP="004816DA">
      <w:pPr>
        <w:pStyle w:val="ListParagraph"/>
        <w:widowControl w:val="0"/>
        <w:numPr>
          <w:ilvl w:val="0"/>
          <w:numId w:val="5"/>
        </w:numPr>
        <w:tabs>
          <w:tab w:val="left" w:pos="720"/>
          <w:tab w:val="left" w:pos="2268"/>
        </w:tabs>
        <w:autoSpaceDE w:val="0"/>
        <w:autoSpaceDN w:val="0"/>
        <w:spacing w:after="120" w:line="276" w:lineRule="auto"/>
        <w:ind w:right="12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</w:rPr>
        <w:t>Не заемам длъжност в Управляващия орган на ПРСР 2014-2020 г., Държавен фонд „Земеделие” (ДФЗ), Управляващия орган на ОПРЧР 2014-2020 г., Управляващия орган на ОПИК 2014-2020 г. и управляващия орган на ОПНОИР 2014-2020 г.;</w:t>
      </w:r>
    </w:p>
    <w:p w:rsidR="006F2EBE" w:rsidRPr="00C34006" w:rsidRDefault="006F2EBE" w:rsidP="004816DA">
      <w:pPr>
        <w:pStyle w:val="ListParagraph"/>
        <w:widowControl w:val="0"/>
        <w:numPr>
          <w:ilvl w:val="0"/>
          <w:numId w:val="5"/>
        </w:numPr>
        <w:tabs>
          <w:tab w:val="left" w:pos="720"/>
          <w:tab w:val="left" w:pos="2268"/>
        </w:tabs>
        <w:autoSpaceDE w:val="0"/>
        <w:autoSpaceDN w:val="0"/>
        <w:spacing w:after="120" w:line="276" w:lineRule="auto"/>
        <w:ind w:right="12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</w:rPr>
        <w:t>Притежавам обща компютърна грамотност, позволяваща участие в оценката на проектни предложения в изцяло електронна среда;</w:t>
      </w:r>
    </w:p>
    <w:p w:rsidR="006F2EBE" w:rsidRPr="00C34006" w:rsidRDefault="006F2EBE" w:rsidP="004816DA">
      <w:pPr>
        <w:pStyle w:val="ListParagraph"/>
        <w:numPr>
          <w:ilvl w:val="0"/>
          <w:numId w:val="5"/>
        </w:numPr>
        <w:tabs>
          <w:tab w:val="left" w:pos="0"/>
          <w:tab w:val="left" w:pos="709"/>
          <w:tab w:val="left" w:pos="851"/>
          <w:tab w:val="left" w:pos="993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  <w:lang w:eastAsia="ar-SA"/>
        </w:rPr>
        <w:t>В случай, че бъда включен/а  в състава на Комисия за подбор на проектни предложения ще участвам при провеждане на въвеждащо обучение за запознаване с начина на оценка на проектните предложения в ИСУН 2020 и в присъствени заседания на комисията (ако е приложимо);</w:t>
      </w:r>
    </w:p>
    <w:p w:rsidR="006F2EBE" w:rsidRPr="00C34006" w:rsidRDefault="006F2EBE" w:rsidP="004816DA">
      <w:pPr>
        <w:pStyle w:val="ListParagraph"/>
        <w:numPr>
          <w:ilvl w:val="0"/>
          <w:numId w:val="5"/>
        </w:numPr>
        <w:tabs>
          <w:tab w:val="left" w:pos="0"/>
          <w:tab w:val="left" w:pos="709"/>
          <w:tab w:val="left" w:pos="851"/>
          <w:tab w:val="left" w:pos="993"/>
        </w:tabs>
        <w:spacing w:after="120" w:line="276" w:lineRule="auto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</w:rPr>
        <w:t xml:space="preserve">Доброволно предоставям всички мои лични данни по заявлението за участие в конкурс за избор на външни оценители на проектни предложения по мерки от СВОМР на МИГ „Струма – Симитли, Кресна и Струмяни“ и съпътстващите го документи, и изразявам съгласие същите да бъдат предоставени на Управляващите органи </w:t>
      </w:r>
      <w:r>
        <w:rPr>
          <w:rFonts w:ascii="Times New Roman" w:hAnsi="Times New Roman" w:cs="Times New Roman"/>
        </w:rPr>
        <w:t xml:space="preserve">на </w:t>
      </w:r>
      <w:bookmarkStart w:id="0" w:name="_GoBack"/>
      <w:bookmarkEnd w:id="0"/>
      <w:r w:rsidRPr="00C34006">
        <w:rPr>
          <w:rFonts w:ascii="Times New Roman" w:hAnsi="Times New Roman" w:cs="Times New Roman"/>
        </w:rPr>
        <w:t>програмите – страни по Споразумение № РД50-47/03.05.2018 г. и ДФЗ/МЗХГ за целите на проверка за спазване на процедурата/реда за подбор на проекти от МИГ по реда на чл. 47 от ПМС № 161/2016 г. за определяне на правила за координация между управляващите органи на програмите и местните инициативни групи, и местните инициативни рибарски групи във връзка с изпълнението на Подхода „Водено от общностите местно развитие" за периода 2014 - 2020 г., за което прилагам и подписана от мен декларация по чл.19-20 от ЗЗЛД.</w:t>
      </w:r>
    </w:p>
    <w:p w:rsidR="006F2EBE" w:rsidRPr="00C34006" w:rsidRDefault="006F2EBE" w:rsidP="004816DA">
      <w:pPr>
        <w:spacing w:after="120"/>
        <w:ind w:firstLine="708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</w:rPr>
        <w:t>При промяна на декларираните обстоятелства ще уведомя незабавно Председателя на Управителния съвет на МИГ „Струма – Симитли, Кресна и Струмяни”.</w:t>
      </w:r>
    </w:p>
    <w:p w:rsidR="006F2EBE" w:rsidRPr="00C34006" w:rsidRDefault="006F2EBE" w:rsidP="004816DA">
      <w:pPr>
        <w:spacing w:after="120"/>
        <w:ind w:firstLine="708"/>
        <w:jc w:val="both"/>
        <w:rPr>
          <w:rFonts w:ascii="Times New Roman" w:hAnsi="Times New Roman" w:cs="Times New Roman"/>
        </w:rPr>
      </w:pPr>
      <w:r w:rsidRPr="00C34006">
        <w:rPr>
          <w:rFonts w:ascii="Times New Roman" w:hAnsi="Times New Roman" w:cs="Times New Roman"/>
        </w:rPr>
        <w:t>Известно ми е, че за неверни данни нося наказателна отговорност по чл. 313 от Наказателния кодекс</w:t>
      </w:r>
      <w:r>
        <w:rPr>
          <w:rFonts w:ascii="Times New Roman" w:hAnsi="Times New Roman" w:cs="Times New Roman"/>
          <w:lang w:val="en-US"/>
        </w:rPr>
        <w:t>.</w:t>
      </w:r>
    </w:p>
    <w:p w:rsidR="006F2EBE" w:rsidRPr="00C34006" w:rsidRDefault="006F2EBE" w:rsidP="0076655D">
      <w:pPr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C34006">
        <w:rPr>
          <w:rFonts w:ascii="Times New Roman" w:hAnsi="Times New Roman" w:cs="Times New Roman"/>
          <w:b/>
          <w:bCs/>
        </w:rPr>
        <w:t xml:space="preserve">_______________   г. </w:t>
      </w:r>
      <w:r w:rsidRPr="00C34006">
        <w:rPr>
          <w:rFonts w:ascii="Times New Roman" w:hAnsi="Times New Roman" w:cs="Times New Roman"/>
          <w:b/>
          <w:bCs/>
        </w:rPr>
        <w:tab/>
        <w:t xml:space="preserve">                                             ДЕКЛАРАТОР : _______________</w:t>
      </w:r>
    </w:p>
    <w:p w:rsidR="006F2EBE" w:rsidRPr="00C34006" w:rsidRDefault="006F2EBE" w:rsidP="00316EE9">
      <w:pPr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(дата)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</w:t>
      </w:r>
      <w:r w:rsidRPr="00C34006">
        <w:rPr>
          <w:rFonts w:ascii="Times New Roman" w:hAnsi="Times New Roman" w:cs="Times New Roman"/>
          <w:b/>
          <w:bCs/>
        </w:rPr>
        <w:t>(подпис)</w:t>
      </w:r>
    </w:p>
    <w:sectPr w:rsidR="006F2EBE" w:rsidRPr="00C34006" w:rsidSect="004816DA">
      <w:headerReference w:type="default" r:id="rId7"/>
      <w:footerReference w:type="default" r:id="rId8"/>
      <w:pgSz w:w="11906" w:h="16838"/>
      <w:pgMar w:top="530" w:right="849" w:bottom="18" w:left="1276" w:header="86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EBE" w:rsidRDefault="006F2EBE">
      <w:pPr>
        <w:spacing w:after="0" w:line="240" w:lineRule="auto"/>
      </w:pPr>
      <w:r>
        <w:separator/>
      </w:r>
    </w:p>
  </w:endnote>
  <w:endnote w:type="continuationSeparator" w:id="0">
    <w:p w:rsidR="006F2EBE" w:rsidRDefault="006F2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EBE" w:rsidRDefault="006F2EBE">
    <w:pPr>
      <w:pStyle w:val="Footer"/>
      <w:framePr w:wrap="auto" w:vAnchor="text" w:hAnchor="margin" w:xAlign="center" w:y="1"/>
      <w:rPr>
        <w:rStyle w:val="PageNumber"/>
      </w:rPr>
    </w:pPr>
  </w:p>
  <w:p w:rsidR="006F2EBE" w:rsidRDefault="006F2EB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EBE" w:rsidRDefault="006F2EBE">
      <w:pPr>
        <w:spacing w:after="0" w:line="240" w:lineRule="auto"/>
      </w:pPr>
      <w:r>
        <w:separator/>
      </w:r>
    </w:p>
  </w:footnote>
  <w:footnote w:type="continuationSeparator" w:id="0">
    <w:p w:rsidR="006F2EBE" w:rsidRDefault="006F2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71" w:type="dxa"/>
      <w:tblInd w:w="-106" w:type="dxa"/>
      <w:tblLook w:val="00A0"/>
    </w:tblPr>
    <w:tblGrid>
      <w:gridCol w:w="2813"/>
      <w:gridCol w:w="2681"/>
      <w:gridCol w:w="2930"/>
      <w:gridCol w:w="2447"/>
    </w:tblGrid>
    <w:tr w:rsidR="006F2EBE" w:rsidRPr="00765E26">
      <w:trPr>
        <w:trHeight w:val="937"/>
      </w:trPr>
      <w:tc>
        <w:tcPr>
          <w:tcW w:w="2813" w:type="dxa"/>
        </w:tcPr>
        <w:p w:rsidR="006F2EBE" w:rsidRPr="00765E26" w:rsidRDefault="006F2EBE" w:rsidP="00316EE9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b/>
              <w:bCs/>
            </w:rPr>
          </w:pPr>
          <w:r>
            <w:rPr>
              <w:noProof/>
              <w:lang w:eastAsia="bg-BG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2049" type="#_x0000_t202" style="position:absolute;left:0;text-align:left;margin-left:50.6pt;margin-top:-28.2pt;width:456pt;height:67.5pt;z-index:251660288;visibility:visible" strokeweight="1.5pt">
                <v:stroke linestyle="thickThin"/>
                <v:textbox style="mso-next-textbox:#Text Box 1">
                  <w:txbxContent>
                    <w:p w:rsidR="006F2EBE" w:rsidRDefault="006F2EBE" w:rsidP="00A70F98">
                      <w:r>
                        <w:rPr>
                          <w:lang w:val="en-US"/>
                        </w:rPr>
                        <w:t xml:space="preserve"> </w:t>
                      </w:r>
                      <w:r w:rsidRPr="000E225E">
                        <w:rPr>
                          <w:noProof/>
                          <w:lang w:eastAsia="bg-BG"/>
                        </w:rPr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73" o:spid="_x0000_i1035" type="#_x0000_t75" alt="ES" style="width:72.75pt;height:56.25pt;visibility:visible">
                            <v:imagedata r:id="rId1" o:title=""/>
                          </v:shape>
                        </w:pi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 xml:space="preserve"> </w:t>
                      </w:r>
                      <w:r w:rsidRPr="000E225E">
                        <w:rPr>
                          <w:noProof/>
                          <w:lang w:eastAsia="bg-BG"/>
                        </w:rPr>
                        <w:pict>
                          <v:shape id="Picture 74" o:spid="_x0000_i1036" type="#_x0000_t75" style="width:63pt;height:53.25pt;visibility:visible">
                            <v:imagedata r:id="rId2" o:title=""/>
                          </v:shape>
                        </w:pi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0E225E">
                        <w:rPr>
                          <w:noProof/>
                          <w:lang w:eastAsia="bg-BG"/>
                        </w:rPr>
                        <w:pict>
                          <v:shape id="Picture 1" o:spid="_x0000_i1037" type="#_x0000_t75" style="width:70.5pt;height:60pt;visibility:visible">
                            <v:imagedata r:id="rId3" o:title=""/>
                          </v:shape>
                        </w:pict>
                      </w:r>
                      <w:r w:rsidRPr="000E225E">
                        <w:rPr>
                          <w:noProof/>
                          <w:lang w:eastAsia="bg-BG"/>
                        </w:rPr>
                        <w:pict>
                          <v:shape id="Picture 76" o:spid="_x0000_i1038" type="#_x0000_t75" alt="logo-bg-right-no-back" style="width:139.5pt;height:55.5pt;visibility:visible">
                            <v:imagedata r:id="rId4" o:title=""/>
                          </v:shape>
                        </w:pic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r w:rsidRPr="000E225E">
                        <w:rPr>
                          <w:noProof/>
                          <w:lang w:eastAsia="bg-BG"/>
                        </w:rPr>
                        <w:pict>
                          <v:shape id="Picture 77" o:spid="_x0000_i1039" type="#_x0000_t75" style="width:64.5pt;height:50.25pt;visibility:visible" o:bordertopcolor="black" o:borderleftcolor="black" o:borderbottomcolor="black" o:borderrightcolor="black">
                            <v:imagedata r:id="rId5" o:title=""/>
                            <w10:bordertop type="single" width="6"/>
                            <w10:borderleft type="single" width="6"/>
                            <w10:borderbottom type="single" width="6"/>
                            <w10:borderright type="single" width="6"/>
                          </v:shape>
                        </w:pict>
                      </w:r>
                    </w:p>
                    <w:p w:rsidR="006F2EBE" w:rsidRPr="00FA7FDF" w:rsidRDefault="006F2EBE" w:rsidP="00A70F9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2681" w:type="dxa"/>
        </w:tcPr>
        <w:p w:rsidR="006F2EBE" w:rsidRPr="00765E26" w:rsidRDefault="006F2EBE" w:rsidP="00316EE9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b/>
              <w:bCs/>
            </w:rPr>
          </w:pPr>
        </w:p>
      </w:tc>
      <w:tc>
        <w:tcPr>
          <w:tcW w:w="2930" w:type="dxa"/>
        </w:tcPr>
        <w:p w:rsidR="006F2EBE" w:rsidRPr="00765E26" w:rsidRDefault="006F2EBE" w:rsidP="00316EE9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b/>
              <w:bCs/>
            </w:rPr>
          </w:pPr>
        </w:p>
      </w:tc>
      <w:tc>
        <w:tcPr>
          <w:tcW w:w="2447" w:type="dxa"/>
        </w:tcPr>
        <w:p w:rsidR="006F2EBE" w:rsidRPr="00765E26" w:rsidRDefault="006F2EBE" w:rsidP="00316EE9">
          <w:pPr>
            <w:overflowPunct w:val="0"/>
            <w:autoSpaceDE w:val="0"/>
            <w:autoSpaceDN w:val="0"/>
            <w:adjustRightInd w:val="0"/>
            <w:spacing w:after="0" w:line="240" w:lineRule="auto"/>
            <w:jc w:val="center"/>
            <w:textAlignment w:val="baseline"/>
            <w:rPr>
              <w:b/>
              <w:bCs/>
            </w:rPr>
          </w:pPr>
        </w:p>
      </w:tc>
    </w:tr>
  </w:tbl>
  <w:p w:rsidR="006F2EBE" w:rsidRPr="00A341BA" w:rsidRDefault="006F2EBE" w:rsidP="00316EE9">
    <w:pPr>
      <w:spacing w:after="0" w:line="240" w:lineRule="auto"/>
      <w:jc w:val="center"/>
      <w:rPr>
        <w:b/>
        <w:bCs/>
        <w:sz w:val="18"/>
        <w:szCs w:val="18"/>
      </w:rPr>
    </w:pPr>
    <w:r w:rsidRPr="00A341BA">
      <w:rPr>
        <w:b/>
        <w:bCs/>
        <w:sz w:val="18"/>
        <w:szCs w:val="18"/>
      </w:rPr>
      <w:t>Програма за развитие на селските райони 2014-2020 г.</w:t>
    </w:r>
  </w:p>
  <w:p w:rsidR="006F2EBE" w:rsidRDefault="006F2EBE" w:rsidP="00316EE9">
    <w:pPr>
      <w:spacing w:after="0" w:line="240" w:lineRule="auto"/>
      <w:jc w:val="center"/>
      <w:rPr>
        <w:b/>
        <w:bCs/>
        <w:sz w:val="18"/>
        <w:szCs w:val="18"/>
      </w:rPr>
    </w:pPr>
    <w:r w:rsidRPr="00A341BA">
      <w:rPr>
        <w:b/>
        <w:bCs/>
        <w:sz w:val="18"/>
        <w:szCs w:val="18"/>
      </w:rPr>
      <w:t>Европейски земеделски фонд за развитие на селските райони</w:t>
    </w:r>
  </w:p>
  <w:p w:rsidR="006F2EBE" w:rsidRPr="00316EE9" w:rsidRDefault="006F2EBE" w:rsidP="00316EE9">
    <w:pPr>
      <w:spacing w:after="0" w:line="240" w:lineRule="auto"/>
      <w:jc w:val="center"/>
      <w:rPr>
        <w:i/>
        <w:iCs/>
        <w:sz w:val="18"/>
        <w:szCs w:val="18"/>
        <w:lang w:val="en-US"/>
      </w:rPr>
    </w:pPr>
    <w:r>
      <w:rPr>
        <w:b/>
        <w:bCs/>
        <w:sz w:val="18"/>
        <w:szCs w:val="18"/>
      </w:rPr>
      <w:t>Споразумение за изпълнение на стратегия за Водено от общностите местно развитие №РД 50 – 47/03.05.2018г.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9532B"/>
    <w:multiLevelType w:val="hybridMultilevel"/>
    <w:tmpl w:val="065C756E"/>
    <w:lvl w:ilvl="0" w:tplc="B7EC86AC">
      <w:start w:val="6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37" w:hanging="360"/>
      </w:pPr>
    </w:lvl>
    <w:lvl w:ilvl="2" w:tplc="0402001B">
      <w:start w:val="1"/>
      <w:numFmt w:val="lowerRoman"/>
      <w:lvlText w:val="%3."/>
      <w:lvlJc w:val="right"/>
      <w:pPr>
        <w:ind w:left="2157" w:hanging="180"/>
      </w:pPr>
    </w:lvl>
    <w:lvl w:ilvl="3" w:tplc="0402000F">
      <w:start w:val="1"/>
      <w:numFmt w:val="decimal"/>
      <w:lvlText w:val="%4."/>
      <w:lvlJc w:val="left"/>
      <w:pPr>
        <w:ind w:left="2877" w:hanging="360"/>
      </w:pPr>
    </w:lvl>
    <w:lvl w:ilvl="4" w:tplc="04020019">
      <w:start w:val="1"/>
      <w:numFmt w:val="lowerLetter"/>
      <w:lvlText w:val="%5."/>
      <w:lvlJc w:val="left"/>
      <w:pPr>
        <w:ind w:left="3597" w:hanging="360"/>
      </w:pPr>
    </w:lvl>
    <w:lvl w:ilvl="5" w:tplc="0402001B">
      <w:start w:val="1"/>
      <w:numFmt w:val="lowerRoman"/>
      <w:lvlText w:val="%6."/>
      <w:lvlJc w:val="right"/>
      <w:pPr>
        <w:ind w:left="4317" w:hanging="180"/>
      </w:pPr>
    </w:lvl>
    <w:lvl w:ilvl="6" w:tplc="0402000F">
      <w:start w:val="1"/>
      <w:numFmt w:val="decimal"/>
      <w:lvlText w:val="%7."/>
      <w:lvlJc w:val="left"/>
      <w:pPr>
        <w:ind w:left="5037" w:hanging="360"/>
      </w:pPr>
    </w:lvl>
    <w:lvl w:ilvl="7" w:tplc="04020019">
      <w:start w:val="1"/>
      <w:numFmt w:val="lowerLetter"/>
      <w:lvlText w:val="%8."/>
      <w:lvlJc w:val="left"/>
      <w:pPr>
        <w:ind w:left="5757" w:hanging="360"/>
      </w:pPr>
    </w:lvl>
    <w:lvl w:ilvl="8" w:tplc="0402001B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44B76FB0"/>
    <w:multiLevelType w:val="multilevel"/>
    <w:tmpl w:val="D4F67C7C"/>
    <w:lvl w:ilvl="0">
      <w:start w:val="3"/>
      <w:numFmt w:val="decimal"/>
      <w:lvlText w:val="%1"/>
      <w:lvlJc w:val="left"/>
      <w:pPr>
        <w:ind w:left="856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Times New Roman" w:eastAsia="Times New Roman" w:hAnsi="Times New Roman" w:hint="default"/>
        <w:b/>
        <w:bCs/>
        <w:spacing w:val="-6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516" w:hanging="720"/>
      </w:pPr>
      <w:rPr>
        <w:rFonts w:ascii="Times New Roman" w:eastAsia="Times New Roman" w:hAnsi="Times New Roman" w:hint="default"/>
        <w:spacing w:val="-3"/>
        <w:w w:val="100"/>
        <w:sz w:val="24"/>
        <w:szCs w:val="24"/>
      </w:rPr>
    </w:lvl>
    <w:lvl w:ilvl="3">
      <w:numFmt w:val="bullet"/>
      <w:lvlText w:val="•"/>
      <w:lvlJc w:val="left"/>
      <w:pPr>
        <w:ind w:left="2655" w:hanging="720"/>
      </w:pPr>
      <w:rPr>
        <w:rFonts w:hint="default"/>
      </w:rPr>
    </w:lvl>
    <w:lvl w:ilvl="4">
      <w:numFmt w:val="bullet"/>
      <w:lvlText w:val="•"/>
      <w:lvlJc w:val="left"/>
      <w:pPr>
        <w:ind w:left="3751" w:hanging="720"/>
      </w:pPr>
      <w:rPr>
        <w:rFonts w:hint="default"/>
      </w:rPr>
    </w:lvl>
    <w:lvl w:ilvl="5">
      <w:numFmt w:val="bullet"/>
      <w:lvlText w:val="•"/>
      <w:lvlJc w:val="left"/>
      <w:pPr>
        <w:ind w:left="4847" w:hanging="720"/>
      </w:pPr>
      <w:rPr>
        <w:rFonts w:hint="default"/>
      </w:rPr>
    </w:lvl>
    <w:lvl w:ilvl="6">
      <w:numFmt w:val="bullet"/>
      <w:lvlText w:val="•"/>
      <w:lvlJc w:val="left"/>
      <w:pPr>
        <w:ind w:left="5943" w:hanging="720"/>
      </w:pPr>
      <w:rPr>
        <w:rFonts w:hint="default"/>
      </w:rPr>
    </w:lvl>
    <w:lvl w:ilvl="7">
      <w:numFmt w:val="bullet"/>
      <w:lvlText w:val="•"/>
      <w:lvlJc w:val="left"/>
      <w:pPr>
        <w:ind w:left="7039" w:hanging="720"/>
      </w:pPr>
      <w:rPr>
        <w:rFonts w:hint="default"/>
      </w:rPr>
    </w:lvl>
    <w:lvl w:ilvl="8">
      <w:numFmt w:val="bullet"/>
      <w:lvlText w:val="•"/>
      <w:lvlJc w:val="left"/>
      <w:pPr>
        <w:ind w:left="8134" w:hanging="720"/>
      </w:pPr>
      <w:rPr>
        <w:rFonts w:hint="default"/>
      </w:rPr>
    </w:lvl>
  </w:abstractNum>
  <w:abstractNum w:abstractNumId="2">
    <w:nsid w:val="4ABA0F87"/>
    <w:multiLevelType w:val="hybridMultilevel"/>
    <w:tmpl w:val="9EC6B418"/>
    <w:lvl w:ilvl="0" w:tplc="0402000D">
      <w:start w:val="1"/>
      <w:numFmt w:val="bullet"/>
      <w:lvlText w:val=""/>
      <w:lvlJc w:val="left"/>
      <w:pPr>
        <w:ind w:left="1077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3">
    <w:nsid w:val="55E20041"/>
    <w:multiLevelType w:val="hybridMultilevel"/>
    <w:tmpl w:val="F92800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C55DB3"/>
    <w:multiLevelType w:val="hybridMultilevel"/>
    <w:tmpl w:val="1B585E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173E"/>
    <w:rsid w:val="000121E2"/>
    <w:rsid w:val="000C7FD4"/>
    <w:rsid w:val="000D7ADD"/>
    <w:rsid w:val="000E225E"/>
    <w:rsid w:val="000F2C1C"/>
    <w:rsid w:val="00105C32"/>
    <w:rsid w:val="00140CBA"/>
    <w:rsid w:val="00151927"/>
    <w:rsid w:val="001C4883"/>
    <w:rsid w:val="001E2924"/>
    <w:rsid w:val="0026080F"/>
    <w:rsid w:val="002A3F02"/>
    <w:rsid w:val="002C740D"/>
    <w:rsid w:val="002E786D"/>
    <w:rsid w:val="00303126"/>
    <w:rsid w:val="00305D72"/>
    <w:rsid w:val="00306A57"/>
    <w:rsid w:val="00316EE9"/>
    <w:rsid w:val="0032183C"/>
    <w:rsid w:val="00390FDD"/>
    <w:rsid w:val="003C340B"/>
    <w:rsid w:val="003C7766"/>
    <w:rsid w:val="00400678"/>
    <w:rsid w:val="004816DA"/>
    <w:rsid w:val="00481AAC"/>
    <w:rsid w:val="004C613E"/>
    <w:rsid w:val="00505D8E"/>
    <w:rsid w:val="00534E4E"/>
    <w:rsid w:val="0057270E"/>
    <w:rsid w:val="005D1CC4"/>
    <w:rsid w:val="00622F50"/>
    <w:rsid w:val="00626FC9"/>
    <w:rsid w:val="00684229"/>
    <w:rsid w:val="006D173E"/>
    <w:rsid w:val="006F2EBE"/>
    <w:rsid w:val="00755FAF"/>
    <w:rsid w:val="00765E26"/>
    <w:rsid w:val="0076655D"/>
    <w:rsid w:val="007D148F"/>
    <w:rsid w:val="00875B1A"/>
    <w:rsid w:val="00876313"/>
    <w:rsid w:val="009D0554"/>
    <w:rsid w:val="00A314C8"/>
    <w:rsid w:val="00A341BA"/>
    <w:rsid w:val="00A45722"/>
    <w:rsid w:val="00A70F98"/>
    <w:rsid w:val="00AF0159"/>
    <w:rsid w:val="00B20115"/>
    <w:rsid w:val="00B230F4"/>
    <w:rsid w:val="00B47C3E"/>
    <w:rsid w:val="00BB26E0"/>
    <w:rsid w:val="00C31EEE"/>
    <w:rsid w:val="00C34006"/>
    <w:rsid w:val="00C51B72"/>
    <w:rsid w:val="00CA58C5"/>
    <w:rsid w:val="00CF0E3F"/>
    <w:rsid w:val="00D11771"/>
    <w:rsid w:val="00D16490"/>
    <w:rsid w:val="00D42469"/>
    <w:rsid w:val="00DC40D6"/>
    <w:rsid w:val="00DD0B3B"/>
    <w:rsid w:val="00E1623D"/>
    <w:rsid w:val="00F127E7"/>
    <w:rsid w:val="00F30E7B"/>
    <w:rsid w:val="00FA3AF7"/>
    <w:rsid w:val="00FA7FDF"/>
    <w:rsid w:val="00FD3709"/>
    <w:rsid w:val="00FF2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70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B2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26E0"/>
  </w:style>
  <w:style w:type="character" w:styleId="PageNumber">
    <w:name w:val="page number"/>
    <w:basedOn w:val="DefaultParagraphFont"/>
    <w:uiPriority w:val="99"/>
    <w:rsid w:val="00BB26E0"/>
  </w:style>
  <w:style w:type="paragraph" w:customStyle="1" w:styleId="Char1">
    <w:name w:val="Char1"/>
    <w:basedOn w:val="Normal"/>
    <w:uiPriority w:val="99"/>
    <w:rsid w:val="00BB26E0"/>
    <w:pPr>
      <w:tabs>
        <w:tab w:val="left" w:pos="709"/>
      </w:tabs>
      <w:spacing w:after="0" w:line="240" w:lineRule="auto"/>
    </w:pPr>
    <w:rPr>
      <w:rFonts w:ascii="Tahoma" w:eastAsia="MS Mincho" w:hAnsi="Tahoma" w:cs="Tahoma"/>
      <w:sz w:val="24"/>
      <w:szCs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rsid w:val="00BB26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B26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B26E0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la9">
    <w:name w:val="al_a9"/>
    <w:uiPriority w:val="99"/>
    <w:rsid w:val="00BB26E0"/>
  </w:style>
  <w:style w:type="paragraph" w:styleId="BalloonText">
    <w:name w:val="Balloon Text"/>
    <w:basedOn w:val="Normal"/>
    <w:link w:val="BalloonTextChar"/>
    <w:uiPriority w:val="99"/>
    <w:semiHidden/>
    <w:rsid w:val="00BB2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26E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11771"/>
    <w:pPr>
      <w:suppressAutoHyphens w:val="0"/>
      <w:spacing w:after="200"/>
    </w:pPr>
    <w:rPr>
      <w:rFonts w:ascii="Calibri" w:eastAsia="Calibri" w:hAnsi="Calibri" w:cs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11771"/>
    <w:rPr>
      <w:b/>
      <w:bCs/>
    </w:rPr>
  </w:style>
  <w:style w:type="paragraph" w:styleId="ListParagraph">
    <w:name w:val="List Paragraph"/>
    <w:basedOn w:val="Normal"/>
    <w:uiPriority w:val="99"/>
    <w:qFormat/>
    <w:rsid w:val="0076655D"/>
    <w:pPr>
      <w:spacing w:after="160" w:line="259" w:lineRule="auto"/>
      <w:ind w:left="720"/>
    </w:pPr>
  </w:style>
  <w:style w:type="paragraph" w:customStyle="1" w:styleId="Char10">
    <w:name w:val="Char1 Знак Знак"/>
    <w:basedOn w:val="Normal"/>
    <w:uiPriority w:val="99"/>
    <w:rsid w:val="00B47C3E"/>
    <w:pPr>
      <w:tabs>
        <w:tab w:val="left" w:pos="709"/>
      </w:tabs>
      <w:spacing w:after="0" w:line="240" w:lineRule="auto"/>
    </w:pPr>
    <w:rPr>
      <w:rFonts w:ascii="Tahoma" w:eastAsia="MS Mincho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316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6E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440</Words>
  <Characters>2508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tereza</dc:creator>
  <cp:keywords/>
  <dc:description/>
  <cp:lastModifiedBy>vdimitrov</cp:lastModifiedBy>
  <cp:revision>2</cp:revision>
  <dcterms:created xsi:type="dcterms:W3CDTF">2019-11-27T13:35:00Z</dcterms:created>
  <dcterms:modified xsi:type="dcterms:W3CDTF">2019-11-27T13:35:00Z</dcterms:modified>
</cp:coreProperties>
</file>